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A55FFB">
      <w:pPr>
        <w:rPr>
          <w:rFonts w:cs="Arial"/>
        </w:rPr>
      </w:pPr>
    </w:p>
    <w:p w14:paraId="1CFDC38F" w14:textId="4B1802F2" w:rsidR="00EA6C38" w:rsidRDefault="00EA6C38" w:rsidP="00EA6C3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B91425">
        <w:rPr>
          <w:rFonts w:cs="Arial"/>
          <w:color w:val="000000"/>
          <w:sz w:val="19"/>
          <w:szCs w:val="19"/>
        </w:rPr>
        <w:t>4302-0019/2026</w:t>
      </w:r>
    </w:p>
    <w:p w14:paraId="4E440769" w14:textId="4B9F7540" w:rsidR="00EA6C38" w:rsidRDefault="00553F39" w:rsidP="00EA6C3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 w:rsidR="00B91425">
        <w:rPr>
          <w:rFonts w:cs="Arial"/>
          <w:color w:val="000000"/>
          <w:sz w:val="19"/>
          <w:szCs w:val="19"/>
        </w:rPr>
        <w:t xml:space="preserve"> 2026-241</w:t>
      </w:r>
      <w:r>
        <w:rPr>
          <w:rFonts w:cs="Arial"/>
          <w:color w:val="000000"/>
          <w:sz w:val="19"/>
          <w:szCs w:val="19"/>
        </w:rPr>
        <w:t xml:space="preserve">  </w:t>
      </w:r>
    </w:p>
    <w:p w14:paraId="42ADFBD3" w14:textId="77777777" w:rsidR="0018135E" w:rsidRPr="001F0BA2" w:rsidRDefault="0018135E" w:rsidP="0018135E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27A2B85A" w14:textId="77777777" w:rsidR="0018135E" w:rsidRDefault="0018135E" w:rsidP="0018135E">
      <w:pPr>
        <w:tabs>
          <w:tab w:val="left" w:pos="1083"/>
        </w:tabs>
        <w:rPr>
          <w:rFonts w:cs="Arial"/>
        </w:rPr>
      </w:pPr>
    </w:p>
    <w:p w14:paraId="28872159" w14:textId="77777777" w:rsidR="0018135E" w:rsidRPr="001F0BA2" w:rsidRDefault="0018135E" w:rsidP="0018135E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172633" w14:textId="77777777" w:rsidR="0018135E" w:rsidRPr="001F0BA2" w:rsidRDefault="0018135E" w:rsidP="0018135E">
      <w:pPr>
        <w:tabs>
          <w:tab w:val="left" w:pos="1083"/>
        </w:tabs>
        <w:rPr>
          <w:rFonts w:cs="Arial"/>
        </w:rPr>
      </w:pPr>
    </w:p>
    <w:p w14:paraId="0A216EB0" w14:textId="77777777" w:rsidR="0018135E" w:rsidRPr="001F0BA2" w:rsidRDefault="0018135E" w:rsidP="0018135E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3FA00897" w14:textId="77777777" w:rsidR="0018135E" w:rsidRDefault="0018135E" w:rsidP="0018135E">
      <w:pPr>
        <w:tabs>
          <w:tab w:val="left" w:pos="1083"/>
        </w:tabs>
        <w:rPr>
          <w:rFonts w:cs="Arial"/>
        </w:rPr>
      </w:pPr>
    </w:p>
    <w:p w14:paraId="79765A99" w14:textId="77777777" w:rsidR="0018135E" w:rsidRDefault="0018135E" w:rsidP="0018135E">
      <w:pPr>
        <w:rPr>
          <w:rFonts w:cs="Arial"/>
          <w:b/>
        </w:rPr>
      </w:pPr>
    </w:p>
    <w:p w14:paraId="4C7EA64D" w14:textId="77777777" w:rsidR="0018135E" w:rsidRPr="00730AB2" w:rsidRDefault="0018135E" w:rsidP="00730AB2">
      <w:pPr>
        <w:pStyle w:val="Odstavekseznama"/>
        <w:numPr>
          <w:ilvl w:val="0"/>
          <w:numId w:val="15"/>
        </w:numPr>
        <w:rPr>
          <w:rFonts w:cs="Arial"/>
          <w:b/>
        </w:rPr>
      </w:pPr>
      <w:r w:rsidRPr="00730AB2">
        <w:rPr>
          <w:rFonts w:ascii="Arial" w:hAnsi="Arial" w:cs="Arial"/>
          <w:b/>
        </w:rPr>
        <w:t>IZJAVA – DRUGO:</w:t>
      </w:r>
    </w:p>
    <w:p w14:paraId="31BEC897" w14:textId="77777777" w:rsidR="0018135E" w:rsidRPr="009862CE" w:rsidRDefault="0018135E" w:rsidP="0018135E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7F2222EA" w14:textId="77777777" w:rsidR="0018135E" w:rsidRPr="009862CE" w:rsidRDefault="0018135E" w:rsidP="0018135E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5BA277F2" w14:textId="77777777" w:rsidR="0018135E" w:rsidRPr="009862CE" w:rsidRDefault="0018135E" w:rsidP="0018135E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02E07262" w14:textId="77777777" w:rsidR="0018135E" w:rsidRPr="009862CE" w:rsidRDefault="0018135E" w:rsidP="0018135E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7790C98D" w14:textId="77777777" w:rsidR="0018135E" w:rsidRDefault="0018135E" w:rsidP="0018135E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08913006" w14:textId="77777777" w:rsidR="0018135E" w:rsidRPr="009862CE" w:rsidRDefault="0018135E" w:rsidP="0018135E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44EBFBB8" w14:textId="77777777" w:rsidR="0018135E" w:rsidRDefault="0018135E" w:rsidP="0018135E">
      <w:pPr>
        <w:tabs>
          <w:tab w:val="left" w:pos="142"/>
        </w:tabs>
        <w:jc w:val="both"/>
        <w:rPr>
          <w:rFonts w:cs="Arial"/>
        </w:rPr>
      </w:pPr>
    </w:p>
    <w:p w14:paraId="2C249BC2" w14:textId="77777777" w:rsidR="0018135E" w:rsidRDefault="0018135E" w:rsidP="0018135E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>Izjavljamo tudi, da nismo uvrščeni v evidenco poslovnih subjektov iz 35. člena Zakona o integriteti in preprečevanju korupcije (</w:t>
      </w:r>
      <w:r w:rsidRPr="003D22A9">
        <w:rPr>
          <w:rFonts w:cs="Arial"/>
        </w:rPr>
        <w:t xml:space="preserve">Uradni list RS, št. 69/11 – uradno prečiščeno besedilo, 158/20, 3/22 – </w:t>
      </w:r>
      <w:proofErr w:type="spellStart"/>
      <w:r w:rsidRPr="003D22A9">
        <w:rPr>
          <w:rFonts w:cs="Arial"/>
        </w:rPr>
        <w:t>ZDeb</w:t>
      </w:r>
      <w:proofErr w:type="spellEnd"/>
      <w:r w:rsidRPr="003D22A9">
        <w:rPr>
          <w:rFonts w:cs="Arial"/>
        </w:rPr>
        <w:t xml:space="preserve"> in 16/23 – </w:t>
      </w:r>
      <w:proofErr w:type="spellStart"/>
      <w:r w:rsidRPr="003D22A9">
        <w:rPr>
          <w:rFonts w:cs="Arial"/>
        </w:rPr>
        <w:t>ZZPri</w:t>
      </w:r>
      <w:proofErr w:type="spellEnd"/>
      <w:r w:rsidRPr="009B5ACC">
        <w:rPr>
          <w:rFonts w:cs="Arial"/>
        </w:rPr>
        <w:t xml:space="preserve">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13783A1F" w14:textId="77777777" w:rsidR="0018135E" w:rsidRPr="00E321F3" w:rsidRDefault="0018135E" w:rsidP="0018135E">
      <w:pPr>
        <w:tabs>
          <w:tab w:val="left" w:pos="142"/>
        </w:tabs>
        <w:jc w:val="both"/>
        <w:rPr>
          <w:rFonts w:cs="Arial"/>
        </w:rPr>
      </w:pPr>
    </w:p>
    <w:p w14:paraId="065A662C" w14:textId="77777777" w:rsidR="0018135E" w:rsidRPr="00E321F3" w:rsidRDefault="0018135E" w:rsidP="0018135E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0B2AD7A5" w14:textId="795433F2" w:rsidR="00C822B0" w:rsidRDefault="00C822B0" w:rsidP="00C822B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6E299C">
        <w:rPr>
          <w:rFonts w:ascii="Arial" w:hAnsi="Arial" w:cs="Arial"/>
          <w:b/>
        </w:rPr>
        <w:t xml:space="preserve">IZJAVA – </w:t>
      </w:r>
      <w:r>
        <w:rPr>
          <w:rFonts w:ascii="Arial" w:hAnsi="Arial" w:cs="Arial"/>
          <w:b/>
        </w:rPr>
        <w:t>POSLOVANJE Z NAROČNIKOM</w:t>
      </w:r>
      <w:r w:rsidRPr="006E299C">
        <w:rPr>
          <w:rFonts w:ascii="Arial" w:hAnsi="Arial" w:cs="Arial"/>
          <w:b/>
        </w:rPr>
        <w:t>:</w:t>
      </w:r>
    </w:p>
    <w:p w14:paraId="4355E5E0" w14:textId="3919D3F4" w:rsidR="00C822B0" w:rsidRPr="008931D4" w:rsidRDefault="00C822B0" w:rsidP="00730AB2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>Izjavljamo, da nismo</w:t>
      </w:r>
      <w:r w:rsidRPr="008931D4">
        <w:rPr>
          <w:rFonts w:cs="Arial"/>
        </w:rPr>
        <w:t xml:space="preserve"> </w:t>
      </w:r>
      <w:r>
        <w:rPr>
          <w:rFonts w:cs="Arial"/>
        </w:rPr>
        <w:t>uvrščeni</w:t>
      </w:r>
      <w:r w:rsidRPr="008931D4">
        <w:rPr>
          <w:rFonts w:cs="Arial"/>
        </w:rPr>
        <w:t xml:space="preserve"> v evidenco poslovnih subjektov iz 35. člena Zakona o integriteti in preprečevanju korupcije (Uradni list RS, št. 69/11 - uradno prečiščeno besedilo z morebitnimi spremembami) in </w:t>
      </w:r>
      <w:r>
        <w:rPr>
          <w:rFonts w:cs="Arial"/>
        </w:rPr>
        <w:t>nam</w:t>
      </w:r>
      <w:r w:rsidRPr="008931D4">
        <w:rPr>
          <w:rFonts w:cs="Arial"/>
        </w:rPr>
        <w:t xml:space="preserve"> na podlagi tega člena ni prepovedano poslovanje z naročnikom.</w:t>
      </w:r>
    </w:p>
    <w:p w14:paraId="2E59BF6E" w14:textId="77777777" w:rsidR="00C822B0" w:rsidRPr="00730AB2" w:rsidRDefault="00C822B0" w:rsidP="00730AB2">
      <w:pPr>
        <w:rPr>
          <w:rFonts w:cs="Arial"/>
          <w:b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3725A9EE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</w:t>
      </w:r>
      <w:r w:rsidR="002C30DE">
        <w:rPr>
          <w:rFonts w:cs="Arial"/>
          <w:i/>
        </w:rPr>
        <w:t>rijave</w:t>
      </w:r>
      <w:r>
        <w:rPr>
          <w:rFonts w:cs="Arial"/>
          <w:i/>
        </w:rPr>
        <w:t>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C06DA" w14:textId="77777777" w:rsidR="001B342C" w:rsidRDefault="001B342C">
      <w:r>
        <w:separator/>
      </w:r>
    </w:p>
  </w:endnote>
  <w:endnote w:type="continuationSeparator" w:id="0">
    <w:p w14:paraId="2A39BBC6" w14:textId="77777777" w:rsidR="001B342C" w:rsidRDefault="001B3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642C525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822B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822B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ACB40" w14:textId="77777777" w:rsidR="001B342C" w:rsidRDefault="001B342C">
      <w:r>
        <w:separator/>
      </w:r>
    </w:p>
  </w:footnote>
  <w:footnote w:type="continuationSeparator" w:id="0">
    <w:p w14:paraId="4DA7C6A6" w14:textId="77777777" w:rsidR="001B342C" w:rsidRDefault="001B3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3A4B9726" w:rsidR="00C0552D" w:rsidRPr="005D6367" w:rsidRDefault="002C30DE" w:rsidP="006404D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C02D41"/>
    <w:multiLevelType w:val="hybridMultilevel"/>
    <w:tmpl w:val="0B3EADD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962028093">
    <w:abstractNumId w:val="4"/>
  </w:num>
  <w:num w:numId="2" w16cid:durableId="503054647">
    <w:abstractNumId w:val="9"/>
  </w:num>
  <w:num w:numId="3" w16cid:durableId="414321030">
    <w:abstractNumId w:val="3"/>
  </w:num>
  <w:num w:numId="4" w16cid:durableId="1082603879">
    <w:abstractNumId w:val="1"/>
  </w:num>
  <w:num w:numId="5" w16cid:durableId="230166193">
    <w:abstractNumId w:val="6"/>
  </w:num>
  <w:num w:numId="6" w16cid:durableId="1656184774">
    <w:abstractNumId w:val="0"/>
  </w:num>
  <w:num w:numId="7" w16cid:durableId="940996148">
    <w:abstractNumId w:val="13"/>
  </w:num>
  <w:num w:numId="8" w16cid:durableId="2100640698">
    <w:abstractNumId w:val="10"/>
  </w:num>
  <w:num w:numId="9" w16cid:durableId="1097404610">
    <w:abstractNumId w:val="11"/>
  </w:num>
  <w:num w:numId="10" w16cid:durableId="1307510030">
    <w:abstractNumId w:val="12"/>
  </w:num>
  <w:num w:numId="11" w16cid:durableId="588463755">
    <w:abstractNumId w:val="8"/>
  </w:num>
  <w:num w:numId="12" w16cid:durableId="1264605055">
    <w:abstractNumId w:val="14"/>
  </w:num>
  <w:num w:numId="13" w16cid:durableId="257836476">
    <w:abstractNumId w:val="2"/>
  </w:num>
  <w:num w:numId="14" w16cid:durableId="743911030">
    <w:abstractNumId w:val="5"/>
  </w:num>
  <w:num w:numId="15" w16cid:durableId="2809569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07DD"/>
    <w:rsid w:val="00080859"/>
    <w:rsid w:val="00094150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135E"/>
    <w:rsid w:val="00183318"/>
    <w:rsid w:val="001A192F"/>
    <w:rsid w:val="001A7BD0"/>
    <w:rsid w:val="001B342C"/>
    <w:rsid w:val="001C286C"/>
    <w:rsid w:val="001D16E0"/>
    <w:rsid w:val="001D3653"/>
    <w:rsid w:val="001D694D"/>
    <w:rsid w:val="001F0BA2"/>
    <w:rsid w:val="001F6F0F"/>
    <w:rsid w:val="00200087"/>
    <w:rsid w:val="00201E76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B40F2"/>
    <w:rsid w:val="002C30DE"/>
    <w:rsid w:val="002D6A3C"/>
    <w:rsid w:val="002E1329"/>
    <w:rsid w:val="002E167B"/>
    <w:rsid w:val="002E2FD3"/>
    <w:rsid w:val="002E6B63"/>
    <w:rsid w:val="002F0041"/>
    <w:rsid w:val="002F68A9"/>
    <w:rsid w:val="00301033"/>
    <w:rsid w:val="00313DB2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499E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639B1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53F39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00E5C"/>
    <w:rsid w:val="006110C9"/>
    <w:rsid w:val="0061133D"/>
    <w:rsid w:val="00612663"/>
    <w:rsid w:val="006163B7"/>
    <w:rsid w:val="006263E0"/>
    <w:rsid w:val="006315C1"/>
    <w:rsid w:val="006404DA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0AB2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31D4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1425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D5E62"/>
    <w:rsid w:val="00BE655C"/>
    <w:rsid w:val="00BE6AEE"/>
    <w:rsid w:val="00BF21E6"/>
    <w:rsid w:val="00BF78A7"/>
    <w:rsid w:val="00C034CC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2B0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A7AAF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6C38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847906-92B5-4579-837D-D767204AE7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339DDB-F478-4E79-A61E-FDF9D9863D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Tjaša ZELENKO</dc:creator>
  <cp:lastModifiedBy>Nataša ZUPANČIČ</cp:lastModifiedBy>
  <cp:revision>5</cp:revision>
  <cp:lastPrinted>2016-01-04T14:36:00Z</cp:lastPrinted>
  <dcterms:created xsi:type="dcterms:W3CDTF">2026-04-23T07:45:00Z</dcterms:created>
  <dcterms:modified xsi:type="dcterms:W3CDTF">2026-06-15T10:45:00Z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